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BA9F86" w14:textId="77777777" w:rsidR="0052074D" w:rsidRDefault="0052074D" w:rsidP="005207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BOTELER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886CF1D" w14:textId="77777777" w:rsidR="0052074D" w:rsidRDefault="0052074D" w:rsidP="005207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Chiddingstone</w:t>
      </w:r>
      <w:proofErr w:type="spellEnd"/>
      <w:r>
        <w:rPr>
          <w:rFonts w:ascii="Times New Roman" w:hAnsi="Times New Roman" w:cs="Times New Roman"/>
        </w:rPr>
        <w:t>, Kent. Husbandman.</w:t>
      </w:r>
    </w:p>
    <w:p w14:paraId="46C47A0E" w14:textId="77777777" w:rsidR="0052074D" w:rsidRDefault="0052074D" w:rsidP="0052074D">
      <w:pPr>
        <w:rPr>
          <w:rFonts w:ascii="Times New Roman" w:hAnsi="Times New Roman" w:cs="Times New Roman"/>
        </w:rPr>
      </w:pPr>
    </w:p>
    <w:p w14:paraId="7A8B41DA" w14:textId="77777777" w:rsidR="0052074D" w:rsidRDefault="0052074D" w:rsidP="0052074D">
      <w:pPr>
        <w:rPr>
          <w:rFonts w:ascii="Times New Roman" w:hAnsi="Times New Roman" w:cs="Times New Roman"/>
        </w:rPr>
      </w:pPr>
    </w:p>
    <w:p w14:paraId="4B6A2F12" w14:textId="77777777" w:rsidR="0052074D" w:rsidRDefault="0052074D" w:rsidP="005207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William Pelham(q.v.) brought a plaint of trespass and hunting in a park</w:t>
      </w:r>
    </w:p>
    <w:p w14:paraId="439CAE84" w14:textId="77777777" w:rsidR="0052074D" w:rsidRDefault="0052074D" w:rsidP="005207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against him and eleven others.</w:t>
      </w:r>
    </w:p>
    <w:p w14:paraId="6CDFC3C9" w14:textId="77777777" w:rsidR="0052074D" w:rsidRDefault="0052074D" w:rsidP="005207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E42B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F66DAF2" w14:textId="77777777" w:rsidR="0052074D" w:rsidRDefault="0052074D" w:rsidP="0052074D">
      <w:pPr>
        <w:pStyle w:val="NoSpacing"/>
      </w:pPr>
    </w:p>
    <w:p w14:paraId="07EA6988" w14:textId="77777777" w:rsidR="0052074D" w:rsidRDefault="0052074D" w:rsidP="0052074D">
      <w:pPr>
        <w:rPr>
          <w:rFonts w:ascii="Times New Roman" w:hAnsi="Times New Roman" w:cs="Times New Roman"/>
        </w:rPr>
      </w:pPr>
    </w:p>
    <w:p w14:paraId="46DF444C" w14:textId="77777777" w:rsidR="0052074D" w:rsidRDefault="0052074D" w:rsidP="005207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September 2018</w:t>
      </w:r>
    </w:p>
    <w:p w14:paraId="57ED1B6F" w14:textId="77777777" w:rsidR="006B2F86" w:rsidRPr="00E71FC3" w:rsidRDefault="0052074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DA9339" w14:textId="77777777" w:rsidR="0052074D" w:rsidRDefault="0052074D" w:rsidP="00E71FC3">
      <w:r>
        <w:separator/>
      </w:r>
    </w:p>
  </w:endnote>
  <w:endnote w:type="continuationSeparator" w:id="0">
    <w:p w14:paraId="14B8F001" w14:textId="77777777" w:rsidR="0052074D" w:rsidRDefault="0052074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103C2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4262C4" w14:textId="77777777" w:rsidR="0052074D" w:rsidRDefault="0052074D" w:rsidP="00E71FC3">
      <w:r>
        <w:separator/>
      </w:r>
    </w:p>
  </w:footnote>
  <w:footnote w:type="continuationSeparator" w:id="0">
    <w:p w14:paraId="4059DE69" w14:textId="77777777" w:rsidR="0052074D" w:rsidRDefault="0052074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74D"/>
    <w:rsid w:val="001A7C09"/>
    <w:rsid w:val="0052074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F29794"/>
  <w15:chartTrackingRefBased/>
  <w15:docId w15:val="{7CFFE2DB-E8E1-46B8-AE44-4160C1C89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2074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207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2018-10-04T18:41:00Z</dcterms:created>
  <dcterms:modified xsi:type="dcterms:W3CDTF">2018-10-04T18:41:00Z</dcterms:modified>
</cp:coreProperties>
</file>